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03A3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2403A3">
        <w:rPr>
          <w:rFonts w:ascii="Arial" w:hAnsi="Arial" w:cs="Arial"/>
          <w:b/>
        </w:rPr>
        <w:t>REPUBLIKA HRVATSKA</w:t>
      </w:r>
    </w:p>
    <w:p w:rsidRPr="002403A3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2403A3">
        <w:rPr>
          <w:rFonts w:ascii="Arial" w:hAnsi="Arial" w:cs="Arial"/>
          <w:b/>
          <w:bCs/>
        </w:rPr>
        <w:t>TRGOVAČKI SUD U ZAGREBU</w:t>
      </w:r>
    </w:p>
    <w:p w:rsidRPr="002403A3" w:rsidR="00631351" w:rsidP="00631351" w:rsidRDefault="00631351" w14:paraId="0DC1E56F" w14:textId="77777777">
      <w:pPr>
        <w:rPr>
          <w:rFonts w:ascii="Arial" w:hAnsi="Arial" w:cs="Arial"/>
        </w:rPr>
      </w:pPr>
      <w:r w:rsidRPr="002403A3">
        <w:rPr>
          <w:rFonts w:ascii="Arial" w:hAnsi="Arial" w:cs="Arial"/>
        </w:rPr>
        <w:t xml:space="preserve">Zagreb, Trg </w:t>
      </w:r>
      <w:proofErr w:type="spellStart"/>
      <w:r w:rsidRPr="002403A3">
        <w:rPr>
          <w:rFonts w:ascii="Arial" w:hAnsi="Arial" w:cs="Arial"/>
        </w:rPr>
        <w:t>J.F</w:t>
      </w:r>
      <w:proofErr w:type="spellEnd"/>
      <w:r w:rsidRPr="002403A3">
        <w:rPr>
          <w:rFonts w:ascii="Arial" w:hAnsi="Arial" w:cs="Arial"/>
        </w:rPr>
        <w:t>. Kennedyja 11</w:t>
      </w:r>
    </w:p>
    <w:p w:rsidRPr="002403A3" w:rsidR="00631351" w:rsidP="00631351" w:rsidRDefault="00631351" w14:paraId="628B99AE" w14:textId="77777777">
      <w:pPr>
        <w:rPr>
          <w:rFonts w:ascii="Arial" w:hAnsi="Arial" w:cs="Arial"/>
        </w:rPr>
      </w:pPr>
    </w:p>
    <w:p w:rsidRPr="002403A3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2403A3">
        <w:rPr>
          <w:rFonts w:ascii="Arial" w:hAnsi="Arial" w:cs="Arial"/>
          <w:b/>
          <w:i/>
        </w:rPr>
        <w:t>Z A P I S N I K</w:t>
      </w:r>
    </w:p>
    <w:p w:rsidRPr="002403A3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2403A3">
        <w:rPr>
          <w:rFonts w:ascii="Arial" w:hAnsi="Arial" w:cs="Arial"/>
          <w:b/>
          <w:i/>
        </w:rPr>
        <w:t>s ročišta radi izjašnjenja o prijedlogu za otvaranje stečajnog postupka</w:t>
      </w:r>
    </w:p>
    <w:p w:rsidRPr="002403A3" w:rsidR="00631351" w:rsidP="00631351" w:rsidRDefault="00631351" w14:paraId="3A4CF8B4" w14:textId="77777777">
      <w:pPr>
        <w:rPr>
          <w:rFonts w:ascii="Arial" w:hAnsi="Arial" w:cs="Arial"/>
        </w:rPr>
      </w:pPr>
    </w:p>
    <w:p w:rsidRPr="002403A3" w:rsidR="00631351" w:rsidP="00631351" w:rsidRDefault="00631351" w14:paraId="35EDD80D" w14:textId="32BD2A74">
      <w:pPr>
        <w:jc w:val="both"/>
        <w:rPr>
          <w:rFonts w:ascii="Arial" w:hAnsi="Arial" w:cs="Arial"/>
          <w:bCs/>
        </w:rPr>
      </w:pPr>
      <w:r w:rsidRPr="002403A3">
        <w:rPr>
          <w:rFonts w:ascii="Arial" w:hAnsi="Arial" w:cs="Arial"/>
        </w:rPr>
        <w:t xml:space="preserve">sastavljen pri Trgovačkom sudu u Zagrebu 3. travnja 2025., u stečajnom postupku nad dužnikom </w:t>
      </w:r>
      <w:r w:rsidRPr="002403A3" w:rsidR="002403A3">
        <w:rPr>
          <w:rFonts w:ascii="Arial" w:hAnsi="Arial" w:cs="Arial"/>
          <w:b/>
        </w:rPr>
        <w:t xml:space="preserve">Reality usluge d.o.o. </w:t>
      </w:r>
      <w:proofErr w:type="spellStart"/>
      <w:r w:rsidRPr="002403A3" w:rsidR="002403A3">
        <w:rPr>
          <w:rFonts w:ascii="Arial" w:hAnsi="Arial" w:cs="Arial"/>
        </w:rPr>
        <w:t>OIB</w:t>
      </w:r>
      <w:proofErr w:type="spellEnd"/>
      <w:r w:rsidRPr="002403A3" w:rsidR="002403A3">
        <w:rPr>
          <w:rFonts w:ascii="Arial" w:hAnsi="Arial" w:cs="Arial"/>
        </w:rPr>
        <w:t>:</w:t>
      </w:r>
      <w:r w:rsidRPr="002403A3" w:rsidR="002403A3">
        <w:t xml:space="preserve"> </w:t>
      </w:r>
      <w:r w:rsidRPr="002403A3" w:rsidR="002403A3">
        <w:rPr>
          <w:rFonts w:ascii="Arial" w:hAnsi="Arial" w:cs="Arial"/>
        </w:rPr>
        <w:t xml:space="preserve">50564959214, </w:t>
      </w:r>
      <w:proofErr w:type="spellStart"/>
      <w:r w:rsidRPr="002403A3" w:rsidR="002403A3">
        <w:rPr>
          <w:rFonts w:ascii="Arial" w:hAnsi="Arial" w:cs="Arial"/>
        </w:rPr>
        <w:t>Okunščak</w:t>
      </w:r>
      <w:proofErr w:type="spellEnd"/>
      <w:r w:rsidRPr="002403A3" w:rsidR="002403A3">
        <w:rPr>
          <w:rFonts w:ascii="Arial" w:hAnsi="Arial" w:cs="Arial"/>
        </w:rPr>
        <w:t xml:space="preserve">, </w:t>
      </w:r>
      <w:proofErr w:type="spellStart"/>
      <w:r w:rsidRPr="002403A3" w:rsidR="002403A3">
        <w:rPr>
          <w:rFonts w:ascii="Arial" w:hAnsi="Arial" w:cs="Arial"/>
        </w:rPr>
        <w:t>Okunjska</w:t>
      </w:r>
      <w:proofErr w:type="spellEnd"/>
      <w:r w:rsidRPr="002403A3" w:rsidR="002403A3">
        <w:rPr>
          <w:rFonts w:ascii="Arial" w:hAnsi="Arial" w:cs="Arial"/>
        </w:rPr>
        <w:t xml:space="preserve"> ulica 6</w:t>
      </w:r>
      <w:r w:rsidRPr="002403A3">
        <w:rPr>
          <w:rFonts w:ascii="Arial" w:hAnsi="Arial" w:cs="Arial"/>
          <w:bCs/>
        </w:rPr>
        <w:t>,</w:t>
      </w:r>
    </w:p>
    <w:p w:rsidRPr="002403A3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2403A3" w:rsidR="00631351" w:rsidP="00631351" w:rsidRDefault="00631351" w14:paraId="35E7E930" w14:textId="77777777">
      <w:pPr>
        <w:rPr>
          <w:rFonts w:ascii="Arial" w:hAnsi="Arial" w:cs="Arial"/>
        </w:rPr>
      </w:pPr>
      <w:r w:rsidRPr="002403A3">
        <w:rPr>
          <w:rFonts w:ascii="Arial" w:hAnsi="Arial" w:cs="Arial"/>
        </w:rPr>
        <w:t>NAZOČNI OD SUDA:</w:t>
      </w:r>
    </w:p>
    <w:p w:rsidRPr="002403A3" w:rsidR="00631351" w:rsidP="00631351" w:rsidRDefault="00631351" w14:paraId="1CE9B7D9" w14:textId="77777777">
      <w:pPr>
        <w:rPr>
          <w:rFonts w:ascii="Arial" w:hAnsi="Arial" w:cs="Arial"/>
        </w:rPr>
      </w:pPr>
    </w:p>
    <w:p w:rsidRPr="002403A3" w:rsidR="00631351" w:rsidP="00631351" w:rsidRDefault="00631351" w14:paraId="4D3EC3DE" w14:textId="77777777">
      <w:pPr>
        <w:rPr>
          <w:rFonts w:ascii="Arial" w:hAnsi="Arial" w:cs="Arial"/>
        </w:rPr>
      </w:pPr>
      <w:r w:rsidRPr="002403A3">
        <w:rPr>
          <w:rFonts w:ascii="Arial" w:hAnsi="Arial" w:cs="Arial"/>
        </w:rPr>
        <w:t>SUDAC:</w:t>
      </w:r>
      <w:r w:rsidRPr="002403A3">
        <w:rPr>
          <w:rFonts w:ascii="Arial" w:hAnsi="Arial" w:cs="Arial"/>
        </w:rPr>
        <w:tab/>
      </w:r>
      <w:r w:rsidRPr="002403A3">
        <w:rPr>
          <w:rFonts w:ascii="Arial" w:hAnsi="Arial" w:cs="Arial"/>
        </w:rPr>
        <w:tab/>
      </w:r>
      <w:r w:rsidRPr="002403A3">
        <w:rPr>
          <w:rFonts w:ascii="Arial" w:hAnsi="Arial" w:cs="Arial"/>
        </w:rPr>
        <w:tab/>
      </w:r>
      <w:r w:rsidRPr="002403A3">
        <w:rPr>
          <w:rFonts w:ascii="Arial" w:hAnsi="Arial" w:cs="Arial"/>
        </w:rPr>
        <w:tab/>
        <w:t>Josip Bilić</w:t>
      </w:r>
    </w:p>
    <w:p w:rsidRPr="002403A3" w:rsidR="00631351" w:rsidP="00631351" w:rsidRDefault="00631351" w14:paraId="7BECF2C9" w14:textId="77777777">
      <w:pPr>
        <w:rPr>
          <w:rFonts w:ascii="Arial" w:hAnsi="Arial" w:cs="Arial"/>
        </w:rPr>
      </w:pPr>
    </w:p>
    <w:p w:rsidRPr="002403A3" w:rsidR="00631351" w:rsidP="00631351" w:rsidRDefault="00631351" w14:paraId="4C2B12BD" w14:textId="77777777">
      <w:pPr>
        <w:rPr>
          <w:rFonts w:ascii="Arial" w:hAnsi="Arial" w:cs="Arial"/>
        </w:rPr>
      </w:pPr>
      <w:r w:rsidRPr="002403A3">
        <w:rPr>
          <w:rFonts w:ascii="Arial" w:hAnsi="Arial" w:cs="Arial"/>
        </w:rPr>
        <w:t>ZAPISNIČAR:</w:t>
      </w:r>
      <w:r w:rsidRPr="002403A3">
        <w:rPr>
          <w:rFonts w:ascii="Arial" w:hAnsi="Arial" w:cs="Arial"/>
        </w:rPr>
        <w:tab/>
      </w:r>
      <w:r w:rsidRPr="002403A3">
        <w:rPr>
          <w:rFonts w:ascii="Arial" w:hAnsi="Arial" w:cs="Arial"/>
        </w:rPr>
        <w:tab/>
      </w:r>
      <w:r w:rsidRPr="002403A3">
        <w:rPr>
          <w:rFonts w:ascii="Arial" w:hAnsi="Arial" w:cs="Arial"/>
        </w:rPr>
        <w:tab/>
        <w:t xml:space="preserve">Petra </w:t>
      </w:r>
      <w:proofErr w:type="spellStart"/>
      <w:r w:rsidRPr="002403A3">
        <w:rPr>
          <w:rFonts w:ascii="Arial" w:hAnsi="Arial" w:cs="Arial"/>
        </w:rPr>
        <w:t>Pereković</w:t>
      </w:r>
      <w:proofErr w:type="spellEnd"/>
    </w:p>
    <w:p w:rsidRPr="002403A3" w:rsidR="00631351" w:rsidP="00631351" w:rsidRDefault="00631351" w14:paraId="2B7AB11B" w14:textId="77777777">
      <w:pPr>
        <w:rPr>
          <w:rFonts w:ascii="Arial" w:hAnsi="Arial" w:cs="Arial"/>
        </w:rPr>
      </w:pPr>
    </w:p>
    <w:p w:rsidRPr="002403A3" w:rsidR="00631351" w:rsidP="00631351" w:rsidRDefault="00631351" w14:paraId="1CE9277C" w14:textId="7ADBBEAE">
      <w:pPr>
        <w:jc w:val="both"/>
        <w:rPr>
          <w:rFonts w:ascii="Arial" w:hAnsi="Arial" w:cs="Arial"/>
        </w:rPr>
      </w:pPr>
      <w:r w:rsidRPr="002403A3">
        <w:rPr>
          <w:rFonts w:ascii="Arial" w:hAnsi="Arial" w:cs="Arial"/>
        </w:rPr>
        <w:t xml:space="preserve">Stečajni sudac otvara raspravu u </w:t>
      </w:r>
      <w:r w:rsidRPr="002403A3" w:rsidR="007C3167">
        <w:rPr>
          <w:rFonts w:ascii="Arial" w:hAnsi="Arial" w:cs="Arial"/>
        </w:rPr>
        <w:t>11,</w:t>
      </w:r>
      <w:r w:rsidRPr="002403A3" w:rsidR="002403A3">
        <w:rPr>
          <w:rFonts w:ascii="Arial" w:hAnsi="Arial" w:cs="Arial"/>
        </w:rPr>
        <w:t>30</w:t>
      </w:r>
      <w:r w:rsidRPr="002403A3">
        <w:rPr>
          <w:rFonts w:ascii="Arial" w:hAnsi="Arial" w:cs="Arial"/>
        </w:rPr>
        <w:t xml:space="preserve"> sati, rasprava je javna i utvrđuje da su pristupili:</w:t>
      </w:r>
    </w:p>
    <w:p w:rsidRPr="00E46C0F" w:rsidR="0040308F" w:rsidP="0040308F" w:rsidRDefault="0040308F" w14:paraId="4D46D9F9" w14:textId="77777777">
      <w:pPr>
        <w:rPr>
          <w:rFonts w:ascii="Arial" w:hAnsi="Arial" w:cs="Arial"/>
          <w:color w:val="FF0000"/>
        </w:rPr>
      </w:pPr>
    </w:p>
    <w:p w:rsidRPr="0025772A" w:rsidR="0040308F" w:rsidP="0048547A" w:rsidRDefault="0040308F" w14:paraId="2FC06973" w14:textId="0C964FB5">
      <w:pPr>
        <w:rPr>
          <w:rFonts w:ascii="Arial" w:hAnsi="Arial" w:cs="Arial"/>
        </w:rPr>
      </w:pPr>
      <w:r w:rsidRPr="0025772A">
        <w:rPr>
          <w:rFonts w:ascii="Arial" w:hAnsi="Arial" w:cs="Arial"/>
        </w:rPr>
        <w:t>Za d</w:t>
      </w:r>
      <w:r w:rsidRPr="0025772A" w:rsidR="002B2909">
        <w:rPr>
          <w:rFonts w:ascii="Arial" w:hAnsi="Arial" w:cs="Arial"/>
        </w:rPr>
        <w:t>užnika</w:t>
      </w:r>
      <w:r w:rsidRPr="0025772A" w:rsidR="00321DA3">
        <w:rPr>
          <w:rFonts w:ascii="Arial" w:hAnsi="Arial" w:cs="Arial"/>
        </w:rPr>
        <w:t xml:space="preserve">: </w:t>
      </w:r>
      <w:r w:rsidRPr="0025772A" w:rsidR="0025772A">
        <w:rPr>
          <w:rFonts w:ascii="Arial" w:hAnsi="Arial" w:cs="Arial"/>
        </w:rPr>
        <w:t xml:space="preserve">Anton </w:t>
      </w:r>
      <w:proofErr w:type="spellStart"/>
      <w:r w:rsidRPr="0025772A" w:rsidR="0025772A">
        <w:rPr>
          <w:rFonts w:ascii="Arial" w:hAnsi="Arial" w:cs="Arial"/>
        </w:rPr>
        <w:t>Čibarić</w:t>
      </w:r>
      <w:proofErr w:type="spellEnd"/>
      <w:r w:rsidRPr="0025772A" w:rsidR="0025772A">
        <w:rPr>
          <w:rFonts w:ascii="Arial" w:hAnsi="Arial" w:cs="Arial"/>
        </w:rPr>
        <w:t>, zastupnik po zakonu</w:t>
      </w:r>
    </w:p>
    <w:p w:rsidRPr="0025772A" w:rsidR="00854032" w:rsidP="0048547A" w:rsidRDefault="00854032" w14:paraId="08BD8F6C" w14:textId="6FDC7F43">
      <w:pPr>
        <w:rPr>
          <w:rFonts w:ascii="Arial" w:hAnsi="Arial" w:cs="Arial"/>
        </w:rPr>
      </w:pPr>
      <w:r w:rsidRPr="0025772A">
        <w:rPr>
          <w:rFonts w:ascii="Arial" w:hAnsi="Arial" w:cs="Arial"/>
        </w:rPr>
        <w:t xml:space="preserve">Za </w:t>
      </w:r>
      <w:proofErr w:type="spellStart"/>
      <w:r w:rsidRPr="0025772A">
        <w:rPr>
          <w:rFonts w:ascii="Arial" w:hAnsi="Arial" w:cs="Arial"/>
        </w:rPr>
        <w:t>zz</w:t>
      </w:r>
      <w:proofErr w:type="spellEnd"/>
      <w:r w:rsidRPr="0025772A">
        <w:rPr>
          <w:rFonts w:ascii="Arial" w:hAnsi="Arial" w:cs="Arial"/>
        </w:rPr>
        <w:t xml:space="preserve"> dužnika: </w:t>
      </w:r>
      <w:r w:rsidRPr="0025772A" w:rsidR="0025772A">
        <w:rPr>
          <w:rFonts w:ascii="Arial" w:hAnsi="Arial" w:cs="Arial"/>
        </w:rPr>
        <w:t xml:space="preserve">Anton </w:t>
      </w:r>
      <w:proofErr w:type="spellStart"/>
      <w:r w:rsidRPr="0025772A" w:rsidR="0025772A">
        <w:rPr>
          <w:rFonts w:ascii="Arial" w:hAnsi="Arial" w:cs="Arial"/>
        </w:rPr>
        <w:t>Čibarić</w:t>
      </w:r>
      <w:proofErr w:type="spellEnd"/>
      <w:r w:rsidRPr="0025772A" w:rsidR="0025772A">
        <w:rPr>
          <w:rFonts w:ascii="Arial" w:hAnsi="Arial" w:cs="Arial"/>
        </w:rPr>
        <w:t xml:space="preserve">, osobno </w:t>
      </w:r>
    </w:p>
    <w:p w:rsidRPr="0025772A" w:rsidR="009014A1" w:rsidP="0040308F" w:rsidRDefault="0040308F" w14:paraId="0532906E" w14:textId="77777777">
      <w:pPr>
        <w:rPr>
          <w:rFonts w:ascii="Arial" w:hAnsi="Arial" w:cs="Arial"/>
        </w:rPr>
      </w:pPr>
      <w:r w:rsidRPr="0025772A">
        <w:rPr>
          <w:rFonts w:ascii="Arial" w:hAnsi="Arial" w:cs="Arial"/>
        </w:rPr>
        <w:t>Pravna osoba koja za dužnika obavlja poslove platnog prometa:</w:t>
      </w:r>
      <w:r w:rsidRPr="0025772A" w:rsidR="008732EC">
        <w:rPr>
          <w:rFonts w:ascii="Arial" w:hAnsi="Arial" w:cs="Arial"/>
        </w:rPr>
        <w:t xml:space="preserve"> nitko, dostava poziva uredno iskazana</w:t>
      </w:r>
    </w:p>
    <w:p w:rsidRPr="0025772A" w:rsidR="00B85C63" w:rsidP="00070A54" w:rsidRDefault="00B85C63" w14:paraId="2CEDE288" w14:textId="54E2955F">
      <w:pPr>
        <w:rPr>
          <w:rFonts w:ascii="Arial" w:hAnsi="Arial" w:cs="Arial"/>
        </w:rPr>
      </w:pPr>
      <w:r w:rsidRPr="0025772A">
        <w:rPr>
          <w:rFonts w:ascii="Arial" w:hAnsi="Arial" w:cs="Arial"/>
        </w:rPr>
        <w:t xml:space="preserve">Za </w:t>
      </w:r>
      <w:r w:rsidRPr="0025772A" w:rsidR="00070A54">
        <w:rPr>
          <w:rFonts w:ascii="Arial" w:hAnsi="Arial" w:cs="Arial"/>
        </w:rPr>
        <w:t>predlagatelja</w:t>
      </w:r>
      <w:r w:rsidRPr="0025772A">
        <w:rPr>
          <w:rFonts w:ascii="Arial" w:hAnsi="Arial" w:cs="Arial"/>
        </w:rPr>
        <w:t>:</w:t>
      </w:r>
      <w:r w:rsidRPr="0025772A" w:rsidR="009014A1">
        <w:rPr>
          <w:rFonts w:ascii="Arial" w:hAnsi="Arial" w:cs="Arial"/>
        </w:rPr>
        <w:t xml:space="preserve"> </w:t>
      </w:r>
      <w:r w:rsidRPr="0025772A" w:rsidR="0025772A">
        <w:rPr>
          <w:rFonts w:ascii="Arial" w:hAnsi="Arial" w:cs="Arial"/>
        </w:rPr>
        <w:t xml:space="preserve">Ksenija </w:t>
      </w:r>
      <w:proofErr w:type="spellStart"/>
      <w:r w:rsidRPr="0025772A" w:rsidR="0025772A">
        <w:rPr>
          <w:rFonts w:ascii="Arial" w:hAnsi="Arial" w:cs="Arial"/>
        </w:rPr>
        <w:t>Bićak</w:t>
      </w:r>
      <w:proofErr w:type="spellEnd"/>
      <w:r w:rsidRPr="0025772A" w:rsidR="0025772A">
        <w:rPr>
          <w:rFonts w:ascii="Arial" w:hAnsi="Arial" w:cs="Arial"/>
        </w:rPr>
        <w:t xml:space="preserve">, zamjenica </w:t>
      </w:r>
      <w:proofErr w:type="spellStart"/>
      <w:r w:rsidRPr="0025772A" w:rsidR="0025772A">
        <w:rPr>
          <w:rFonts w:ascii="Arial" w:hAnsi="Arial" w:cs="Arial"/>
        </w:rPr>
        <w:t>ŽDO</w:t>
      </w:r>
      <w:proofErr w:type="spellEnd"/>
      <w:r w:rsidRPr="0025772A" w:rsidR="0025772A">
        <w:rPr>
          <w:rFonts w:ascii="Arial" w:hAnsi="Arial" w:cs="Arial"/>
        </w:rPr>
        <w:t xml:space="preserve"> </w:t>
      </w:r>
      <w:proofErr w:type="spellStart"/>
      <w:r w:rsidRPr="0025772A" w:rsidR="0025772A">
        <w:rPr>
          <w:rFonts w:ascii="Arial" w:hAnsi="Arial" w:cs="Arial"/>
        </w:rPr>
        <w:t>Veliga</w:t>
      </w:r>
      <w:proofErr w:type="spellEnd"/>
      <w:r w:rsidRPr="0025772A" w:rsidR="0025772A">
        <w:rPr>
          <w:rFonts w:ascii="Arial" w:hAnsi="Arial" w:cs="Arial"/>
        </w:rPr>
        <w:t xml:space="preserve"> Gorica</w:t>
      </w:r>
    </w:p>
    <w:p w:rsidRPr="00E46C0F" w:rsidR="00D66CB4" w:rsidP="00070A54" w:rsidRDefault="00D66CB4" w14:paraId="57DE5336" w14:textId="77777777">
      <w:pPr>
        <w:rPr>
          <w:rFonts w:ascii="Arial" w:hAnsi="Arial" w:cs="Arial"/>
          <w:color w:val="FF0000"/>
        </w:rPr>
      </w:pPr>
    </w:p>
    <w:p w:rsidRPr="0025772A" w:rsidR="00BE2E8E" w:rsidP="00BE2E8E" w:rsidRDefault="00BE2E8E" w14:paraId="19C321FE" w14:textId="6CB3F53E">
      <w:pPr>
        <w:jc w:val="both"/>
        <w:rPr>
          <w:rFonts w:ascii="Arial" w:hAnsi="Arial" w:cs="Arial"/>
          <w:color w:val="000000" w:themeColor="text1"/>
        </w:rPr>
      </w:pPr>
      <w:r w:rsidRPr="0025772A">
        <w:rPr>
          <w:rFonts w:ascii="Arial" w:hAnsi="Arial" w:cs="Arial"/>
          <w:color w:val="000000" w:themeColor="text1"/>
        </w:rPr>
        <w:t xml:space="preserve">Zastupnik po zakonu dužnika izjavljuje da se </w:t>
      </w:r>
      <w:r w:rsidRPr="0025772A" w:rsidR="0025772A">
        <w:rPr>
          <w:rFonts w:ascii="Arial" w:hAnsi="Arial" w:cs="Arial"/>
          <w:color w:val="000000" w:themeColor="text1"/>
        </w:rPr>
        <w:t>ne protivi</w:t>
      </w:r>
      <w:r w:rsidRPr="0025772A">
        <w:rPr>
          <w:rFonts w:ascii="Arial" w:hAnsi="Arial" w:cs="Arial"/>
          <w:color w:val="000000" w:themeColor="text1"/>
        </w:rPr>
        <w:t xml:space="preserve"> prijedlogu da se nad dužnikom otvori stečajni postupak.</w:t>
      </w:r>
    </w:p>
    <w:p w:rsidRPr="00E46C0F" w:rsidR="00BE2E8E" w:rsidP="00BE2E8E" w:rsidRDefault="00BE2E8E" w14:paraId="13F82E2C" w14:textId="77777777">
      <w:pPr>
        <w:jc w:val="both"/>
        <w:rPr>
          <w:rFonts w:ascii="Arial" w:hAnsi="Arial" w:cs="Arial"/>
          <w:color w:val="FF0000"/>
        </w:rPr>
      </w:pPr>
    </w:p>
    <w:p w:rsidRPr="00FD6713" w:rsidR="00B13CF8" w:rsidP="00B13CF8" w:rsidRDefault="00B13CF8" w14:paraId="2F11F263" w14:textId="77777777">
      <w:pPr>
        <w:jc w:val="both"/>
        <w:rPr>
          <w:rFonts w:ascii="Arial" w:hAnsi="Arial" w:cs="Arial"/>
          <w:b/>
          <w:i/>
        </w:rPr>
      </w:pPr>
      <w:r w:rsidRPr="00FD6713">
        <w:rPr>
          <w:rFonts w:ascii="Arial" w:hAnsi="Arial" w:cs="Arial"/>
          <w:b/>
          <w:i/>
        </w:rPr>
        <w:t>Sud donosi</w:t>
      </w:r>
    </w:p>
    <w:p w:rsidRPr="00FD6713" w:rsidR="00B13CF8" w:rsidP="00B13CF8" w:rsidRDefault="00B13CF8" w14:paraId="5E8C7B15" w14:textId="77777777">
      <w:pPr>
        <w:jc w:val="center"/>
        <w:rPr>
          <w:rFonts w:ascii="Arial" w:hAnsi="Arial" w:cs="Arial"/>
          <w:b/>
          <w:i/>
        </w:rPr>
      </w:pPr>
      <w:r w:rsidRPr="00FD6713">
        <w:rPr>
          <w:rFonts w:ascii="Arial" w:hAnsi="Arial" w:cs="Arial"/>
          <w:b/>
          <w:i/>
        </w:rPr>
        <w:t>Rješenje</w:t>
      </w:r>
    </w:p>
    <w:p w:rsidRPr="00FD6713" w:rsidR="00B13CF8" w:rsidP="00B13CF8" w:rsidRDefault="00B13CF8" w14:paraId="4E5ABA88" w14:textId="77777777">
      <w:pPr>
        <w:jc w:val="both"/>
        <w:rPr>
          <w:rFonts w:ascii="Arial" w:hAnsi="Arial" w:cs="Arial"/>
          <w:b/>
          <w:i/>
        </w:rPr>
      </w:pPr>
    </w:p>
    <w:p w:rsidRPr="00FD6713" w:rsidR="00B13CF8" w:rsidP="00B13CF8" w:rsidRDefault="00B13CF8" w14:paraId="09B2CE73" w14:textId="670AEAAA">
      <w:pPr>
        <w:jc w:val="both"/>
        <w:rPr>
          <w:rFonts w:ascii="Arial" w:hAnsi="Arial" w:cs="Arial"/>
          <w:b/>
          <w:i/>
        </w:rPr>
      </w:pPr>
      <w:r w:rsidRPr="00FD6713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FD6713" w:rsidR="000126DF" w:rsidP="00B13CF8" w:rsidRDefault="000126DF" w14:paraId="28D95D3E" w14:textId="35DAD310">
      <w:pPr>
        <w:jc w:val="both"/>
        <w:rPr>
          <w:rFonts w:ascii="Arial" w:hAnsi="Arial" w:cs="Arial"/>
          <w:b/>
          <w:i/>
        </w:rPr>
      </w:pPr>
    </w:p>
    <w:p w:rsidRPr="00F2170E" w:rsidR="00FD6713" w:rsidP="00FD6713" w:rsidRDefault="00FD6713" w14:paraId="7063F528" w14:textId="77777777">
      <w:pPr>
        <w:jc w:val="both"/>
        <w:rPr>
          <w:rFonts w:ascii="Arial" w:hAnsi="Arial" w:cs="Arial"/>
          <w:bCs/>
        </w:rPr>
      </w:pPr>
      <w:r w:rsidRPr="00F2170E">
        <w:rPr>
          <w:rFonts w:ascii="Arial" w:hAnsi="Arial" w:cs="Arial"/>
          <w:bCs/>
        </w:rPr>
        <w:t xml:space="preserve">Utvrđuje se da u spisu </w:t>
      </w:r>
      <w:proofErr w:type="spellStart"/>
      <w:r w:rsidRPr="00F2170E">
        <w:rPr>
          <w:rFonts w:ascii="Arial" w:hAnsi="Arial" w:cs="Arial"/>
          <w:bCs/>
        </w:rPr>
        <w:t>prileži</w:t>
      </w:r>
      <w:proofErr w:type="spellEnd"/>
      <w:r w:rsidRPr="00F2170E">
        <w:rPr>
          <w:rFonts w:ascii="Arial" w:hAnsi="Arial" w:cs="Arial"/>
          <w:bCs/>
        </w:rPr>
        <w:t xml:space="preserve"> podnesak FINE od 15. listopada 2024. u kojem navodi da je račun dužnika u neprekidnoj blokadi od dulje od 120 dana i da dužnik u očevidniku redoslijeda osnova za plaćanje ima evidentirane neizvršene osnove za plaćanje u iznosu od 12.105,97 €.</w:t>
      </w:r>
    </w:p>
    <w:p w:rsidRPr="00E46C0F" w:rsidR="00FD6713" w:rsidP="00FD6713" w:rsidRDefault="00FD6713" w14:paraId="45C0E535" w14:textId="77777777">
      <w:pPr>
        <w:jc w:val="both"/>
        <w:rPr>
          <w:rFonts w:ascii="Arial" w:hAnsi="Arial" w:cs="Arial"/>
          <w:color w:val="FF0000"/>
        </w:rPr>
      </w:pPr>
    </w:p>
    <w:p w:rsidRPr="00C92949" w:rsidR="00FD6713" w:rsidP="00FD6713" w:rsidRDefault="00FD6713" w14:paraId="14260ED4" w14:textId="77777777">
      <w:pPr>
        <w:jc w:val="both"/>
        <w:rPr>
          <w:rFonts w:ascii="Arial" w:hAnsi="Arial" w:cs="Arial"/>
        </w:rPr>
      </w:pPr>
      <w:r w:rsidRPr="00C92949">
        <w:rPr>
          <w:rFonts w:ascii="Arial" w:hAnsi="Arial" w:cs="Arial"/>
        </w:rPr>
        <w:t>Uvidom u Zajednički informacijski sustav zemljišnih knjiga i katastra, ovaj sud je utvrdio da u odnosu za dužnika nisu vraćeni nikakvi rezultati. Navedeni podatak sud je pribavio na temelju odredbe čl. 11. st. 3. Stečajnog zakona.</w:t>
      </w:r>
    </w:p>
    <w:p w:rsidRPr="00C92949" w:rsidR="00FD6713" w:rsidP="00FD6713" w:rsidRDefault="00FD6713" w14:paraId="13139610" w14:textId="77777777">
      <w:pPr>
        <w:jc w:val="both"/>
        <w:rPr>
          <w:rFonts w:ascii="Arial" w:hAnsi="Arial" w:cs="Arial"/>
        </w:rPr>
      </w:pPr>
    </w:p>
    <w:p w:rsidRPr="00C92949" w:rsidR="00FD6713" w:rsidP="00FD6713" w:rsidRDefault="00FD6713" w14:paraId="71709C61" w14:textId="77777777">
      <w:pPr>
        <w:jc w:val="both"/>
        <w:rPr>
          <w:rFonts w:ascii="Arial" w:hAnsi="Arial" w:cs="Arial"/>
        </w:rPr>
      </w:pPr>
      <w:r w:rsidRPr="00C92949">
        <w:rPr>
          <w:rFonts w:ascii="Arial" w:hAnsi="Arial" w:cs="Arial"/>
        </w:rPr>
        <w:t>Uvidom u podatke MUP-a ovaj sud je utvrdio da je dužnik vlasnik vozila i to:</w:t>
      </w:r>
    </w:p>
    <w:p w:rsidRPr="00C92949" w:rsidR="00FD6713" w:rsidP="00FD6713" w:rsidRDefault="00FD6713" w14:paraId="082C3AC4" w14:textId="77777777">
      <w:pPr>
        <w:jc w:val="both"/>
        <w:rPr>
          <w:rFonts w:ascii="Arial" w:hAnsi="Arial" w:cs="Arial"/>
        </w:rPr>
      </w:pPr>
      <w:r w:rsidRPr="00C92949">
        <w:rPr>
          <w:rFonts w:ascii="Arial" w:hAnsi="Arial" w:cs="Arial"/>
        </w:rPr>
        <w:t xml:space="preserve"> - </w:t>
      </w:r>
      <w:proofErr w:type="spellStart"/>
      <w:r w:rsidRPr="00C92949">
        <w:rPr>
          <w:rFonts w:ascii="Arial" w:hAnsi="Arial" w:cs="Arial"/>
        </w:rPr>
        <w:t>N1</w:t>
      </w:r>
      <w:proofErr w:type="spellEnd"/>
      <w:r w:rsidRPr="00C92949">
        <w:rPr>
          <w:rFonts w:ascii="Arial" w:hAnsi="Arial" w:cs="Arial"/>
        </w:rPr>
        <w:t xml:space="preserve">, marke Seat, tip </w:t>
      </w:r>
      <w:proofErr w:type="spellStart"/>
      <w:r w:rsidRPr="00C92949">
        <w:rPr>
          <w:rFonts w:ascii="Arial" w:hAnsi="Arial" w:cs="Arial"/>
        </w:rPr>
        <w:t>Ibiza</w:t>
      </w:r>
      <w:proofErr w:type="spellEnd"/>
      <w:r w:rsidRPr="00C92949">
        <w:rPr>
          <w:rFonts w:ascii="Arial" w:hAnsi="Arial" w:cs="Arial"/>
        </w:rPr>
        <w:t xml:space="preserve">, godina proizvodnje 2014, broj šasije: </w:t>
      </w:r>
      <w:proofErr w:type="spellStart"/>
      <w:r w:rsidRPr="00C92949">
        <w:rPr>
          <w:rFonts w:ascii="Arial" w:hAnsi="Arial" w:cs="Arial"/>
        </w:rPr>
        <w:t>VSSZZZ6JZFR027796</w:t>
      </w:r>
      <w:proofErr w:type="spellEnd"/>
      <w:r w:rsidRPr="00C92949">
        <w:rPr>
          <w:rFonts w:ascii="Arial" w:hAnsi="Arial" w:cs="Arial"/>
        </w:rPr>
        <w:t xml:space="preserve">, reg. oznake </w:t>
      </w:r>
      <w:proofErr w:type="spellStart"/>
      <w:r w:rsidRPr="00C92949">
        <w:rPr>
          <w:rFonts w:ascii="Arial" w:hAnsi="Arial" w:cs="Arial"/>
        </w:rPr>
        <w:t>ZG3658HE</w:t>
      </w:r>
      <w:proofErr w:type="spellEnd"/>
      <w:r w:rsidRPr="00C92949">
        <w:rPr>
          <w:rFonts w:ascii="Arial" w:hAnsi="Arial" w:cs="Arial"/>
        </w:rPr>
        <w:t>.</w:t>
      </w:r>
    </w:p>
    <w:p w:rsidRPr="00E46C0F" w:rsidR="00FD6713" w:rsidP="00FD6713" w:rsidRDefault="00FD6713" w14:paraId="23D718B1" w14:textId="77777777">
      <w:pPr>
        <w:jc w:val="both"/>
        <w:rPr>
          <w:rFonts w:ascii="Arial" w:hAnsi="Arial" w:cs="Arial"/>
          <w:color w:val="FF0000"/>
        </w:rPr>
      </w:pPr>
    </w:p>
    <w:p w:rsidRPr="00502E09" w:rsidR="00FD6713" w:rsidP="00FD6713" w:rsidRDefault="00FD6713" w14:paraId="0DDB0D94" w14:textId="77777777">
      <w:pPr>
        <w:jc w:val="both"/>
        <w:rPr>
          <w:rFonts w:ascii="Arial" w:hAnsi="Arial" w:cs="Arial"/>
        </w:rPr>
      </w:pPr>
      <w:r w:rsidRPr="00502E09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E46C0F" w:rsidR="00FD6713" w:rsidP="00FD6713" w:rsidRDefault="00FD6713" w14:paraId="27A4A0FD" w14:textId="77777777">
      <w:pPr>
        <w:jc w:val="both"/>
        <w:rPr>
          <w:rFonts w:ascii="Arial" w:hAnsi="Arial" w:cs="Arial"/>
          <w:color w:val="FF0000"/>
        </w:rPr>
      </w:pPr>
    </w:p>
    <w:p w:rsidRPr="00502E09" w:rsidR="00FD6713" w:rsidP="00FD6713" w:rsidRDefault="00FD6713" w14:paraId="71C0C28E" w14:textId="77777777">
      <w:pPr>
        <w:jc w:val="both"/>
        <w:rPr>
          <w:rFonts w:ascii="Arial" w:hAnsi="Arial" w:cs="Arial"/>
        </w:rPr>
      </w:pPr>
      <w:r w:rsidRPr="00502E09">
        <w:rPr>
          <w:rFonts w:ascii="Arial" w:hAnsi="Arial" w:cs="Arial"/>
        </w:rPr>
        <w:lastRenderedPageBreak/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FD6713" w:rsidR="00FD6713" w:rsidP="00FD6713" w:rsidRDefault="00FD6713" w14:paraId="0AF4A7B7" w14:textId="77777777">
      <w:pPr>
        <w:jc w:val="both"/>
        <w:rPr>
          <w:rFonts w:ascii="Arial" w:hAnsi="Arial" w:cs="Arial"/>
        </w:rPr>
      </w:pPr>
    </w:p>
    <w:p w:rsidRPr="00FD6713" w:rsidR="00FD6713" w:rsidP="00FD6713" w:rsidRDefault="00FD6713" w14:paraId="66D2E122" w14:textId="77777777">
      <w:pPr>
        <w:jc w:val="both"/>
        <w:rPr>
          <w:rFonts w:ascii="Arial" w:hAnsi="Arial" w:cs="Arial"/>
        </w:rPr>
      </w:pPr>
      <w:r w:rsidRPr="00FD6713">
        <w:rPr>
          <w:rFonts w:ascii="Arial" w:hAnsi="Arial" w:cs="Arial"/>
        </w:rPr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Pr="00E46C0F" w:rsidR="00FD6713" w:rsidP="00FD6713" w:rsidRDefault="00FD6713" w14:paraId="4313C465" w14:textId="77777777">
      <w:pPr>
        <w:jc w:val="both"/>
        <w:rPr>
          <w:rFonts w:ascii="Arial" w:hAnsi="Arial" w:cs="Arial"/>
          <w:color w:val="FF0000"/>
        </w:rPr>
      </w:pPr>
    </w:p>
    <w:p w:rsidRPr="0085795D" w:rsidR="0085795D" w:rsidP="0085795D" w:rsidRDefault="0085795D" w14:paraId="018F2B53" w14:textId="77777777">
      <w:pPr>
        <w:jc w:val="both"/>
        <w:rPr>
          <w:rFonts w:ascii="Arial" w:hAnsi="Arial" w:cs="Arial"/>
        </w:rPr>
      </w:pPr>
      <w:r w:rsidRPr="0085795D">
        <w:rPr>
          <w:rFonts w:ascii="Arial" w:hAnsi="Arial" w:cs="Arial"/>
        </w:rPr>
        <w:t xml:space="preserve">Iz Očevidnika neizvršenih osnova za plaćanje na dan 3. travnja 2025., proizlazi kako ukupan iznos obveza po svim neizvršenim osnovama za plaćanje s kamatom iznosi: 12.712,26 €. Navedeni podatak sud je pribavio na temelju odredbe čl. 11. st. 3. Stečajnog zakona. </w:t>
      </w:r>
    </w:p>
    <w:p w:rsidRPr="0085795D" w:rsidR="0085795D" w:rsidP="0085795D" w:rsidRDefault="0085795D" w14:paraId="6C7DBF2E" w14:textId="77777777">
      <w:pPr>
        <w:jc w:val="both"/>
        <w:rPr>
          <w:rFonts w:ascii="Arial" w:hAnsi="Arial" w:cs="Arial"/>
        </w:rPr>
      </w:pPr>
    </w:p>
    <w:p w:rsidR="00B13CF8" w:rsidP="00B13CF8" w:rsidRDefault="00B13CF8" w14:paraId="3A6C4358" w14:textId="593D3381">
      <w:pPr>
        <w:jc w:val="both"/>
        <w:rPr>
          <w:rFonts w:ascii="Arial" w:hAnsi="Arial" w:cs="Arial"/>
          <w:bCs/>
          <w:iCs/>
        </w:rPr>
      </w:pPr>
      <w:r w:rsidRPr="00FD6713">
        <w:rPr>
          <w:rFonts w:ascii="Arial" w:hAnsi="Arial" w:cs="Arial"/>
          <w:bCs/>
          <w:iCs/>
        </w:rPr>
        <w:t>Zastupnik po zakonu dužnika ne osporava navode iz podneska Financijske agencije.</w:t>
      </w:r>
    </w:p>
    <w:p w:rsidR="00243087" w:rsidP="00B13CF8" w:rsidRDefault="00243087" w14:paraId="1BEDC9A3" w14:textId="0C5D29AA">
      <w:pPr>
        <w:jc w:val="both"/>
        <w:rPr>
          <w:rFonts w:ascii="Arial" w:hAnsi="Arial" w:cs="Arial"/>
          <w:bCs/>
          <w:iCs/>
        </w:rPr>
      </w:pPr>
    </w:p>
    <w:p w:rsidR="00243087" w:rsidP="00B13CF8" w:rsidRDefault="003C70A1" w14:paraId="6D14221E" w14:textId="401A2565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Na izravan upit suda zastupnik po zakonu navodi da je vozilo u posjedu dužnika te da ga je bio prodao u svibnju 2024. godine ali da ga kupac nije mogao registrirati na svoje ime jer je društvo bilo u blokadi, te je </w:t>
      </w:r>
      <w:r w:rsidR="007C23B7">
        <w:rPr>
          <w:rFonts w:ascii="Arial" w:hAnsi="Arial" w:cs="Arial"/>
          <w:bCs/>
          <w:iCs/>
        </w:rPr>
        <w:t xml:space="preserve">stoga i vratio predmetno vozilo, te navodi da vozilo nije ni bilo na kraju plaćeno od strane kupca. </w:t>
      </w:r>
    </w:p>
    <w:p w:rsidR="007C23B7" w:rsidP="00B13CF8" w:rsidRDefault="007C23B7" w14:paraId="46197A91" w14:textId="5A7FF593">
      <w:pPr>
        <w:jc w:val="both"/>
        <w:rPr>
          <w:rFonts w:ascii="Arial" w:hAnsi="Arial" w:cs="Arial"/>
          <w:bCs/>
          <w:iCs/>
        </w:rPr>
      </w:pPr>
    </w:p>
    <w:p w:rsidRPr="00FD6713" w:rsidR="007C23B7" w:rsidP="00B13CF8" w:rsidRDefault="007C23B7" w14:paraId="79FCEDA1" w14:textId="5D8C7A42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Na izravan upit suda zastupnik po zakonu dužnika navodi da društvo nema nikakve druge imovine te da nema niti potraživanja od trećih osoba. </w:t>
      </w:r>
    </w:p>
    <w:p w:rsidRPr="00FD6713" w:rsidR="00B13CF8" w:rsidP="00B13CF8" w:rsidRDefault="00B13CF8" w14:paraId="66605DCF" w14:textId="664FC7C5">
      <w:pPr>
        <w:jc w:val="both"/>
        <w:rPr>
          <w:rFonts w:ascii="Arial" w:hAnsi="Arial" w:cs="Arial"/>
        </w:rPr>
      </w:pPr>
    </w:p>
    <w:p w:rsidRPr="00FD6713" w:rsidR="00B13CF8" w:rsidP="00B13CF8" w:rsidRDefault="00B13CF8" w14:paraId="19FBBC0C" w14:textId="77777777">
      <w:pPr>
        <w:jc w:val="both"/>
        <w:rPr>
          <w:rFonts w:ascii="Arial" w:hAnsi="Arial" w:cs="Arial"/>
          <w:b/>
          <w:i/>
        </w:rPr>
      </w:pPr>
      <w:r w:rsidRPr="00FD6713">
        <w:rPr>
          <w:rFonts w:ascii="Arial" w:hAnsi="Arial" w:cs="Arial"/>
          <w:b/>
          <w:i/>
        </w:rPr>
        <w:t>Sud donosi</w:t>
      </w:r>
    </w:p>
    <w:p w:rsidRPr="00FD6713" w:rsidR="00B13CF8" w:rsidP="00B13CF8" w:rsidRDefault="00B13CF8" w14:paraId="6969D6C6" w14:textId="77777777">
      <w:pPr>
        <w:jc w:val="both"/>
        <w:rPr>
          <w:rFonts w:ascii="Arial" w:hAnsi="Arial" w:cs="Arial"/>
          <w:b/>
          <w:i/>
        </w:rPr>
      </w:pPr>
    </w:p>
    <w:p w:rsidRPr="00FD6713" w:rsidR="00B13CF8" w:rsidP="00B13CF8" w:rsidRDefault="00B13CF8" w14:paraId="1C614F89" w14:textId="77777777">
      <w:pPr>
        <w:jc w:val="center"/>
        <w:rPr>
          <w:rFonts w:ascii="Arial" w:hAnsi="Arial" w:cs="Arial"/>
          <w:b/>
          <w:i/>
        </w:rPr>
      </w:pPr>
      <w:r w:rsidRPr="00FD6713">
        <w:rPr>
          <w:rFonts w:ascii="Arial" w:hAnsi="Arial" w:cs="Arial"/>
          <w:b/>
          <w:i/>
        </w:rPr>
        <w:t>Rješenje</w:t>
      </w:r>
    </w:p>
    <w:p w:rsidRPr="00FD6713" w:rsidR="00B13CF8" w:rsidP="00B13CF8" w:rsidRDefault="00B13CF8" w14:paraId="5C34F9EF" w14:textId="77777777">
      <w:pPr>
        <w:jc w:val="both"/>
        <w:rPr>
          <w:rFonts w:ascii="Arial" w:hAnsi="Arial" w:cs="Arial"/>
          <w:b/>
          <w:i/>
        </w:rPr>
      </w:pPr>
    </w:p>
    <w:p w:rsidRPr="00FD6713" w:rsidR="00B13CF8" w:rsidP="00B13CF8" w:rsidRDefault="00B13CF8" w14:paraId="77652461" w14:textId="77777777">
      <w:pPr>
        <w:jc w:val="both"/>
        <w:rPr>
          <w:rFonts w:ascii="Arial" w:hAnsi="Arial" w:cs="Arial"/>
        </w:rPr>
      </w:pPr>
      <w:r w:rsidRPr="00FD6713">
        <w:rPr>
          <w:rFonts w:ascii="Arial" w:hAnsi="Arial" w:cs="Arial"/>
          <w:b/>
          <w:i/>
        </w:rPr>
        <w:t>Današnje ročište se odlaže. Daljnja odluka pisanim putem.</w:t>
      </w:r>
    </w:p>
    <w:p w:rsidRPr="00FD6713" w:rsidR="002176A9" w:rsidP="0040308F" w:rsidRDefault="002176A9" w14:paraId="0FF5FF5B" w14:textId="6B51F569">
      <w:pPr>
        <w:jc w:val="both"/>
        <w:rPr>
          <w:rFonts w:ascii="Arial" w:hAnsi="Arial" w:cs="Arial"/>
        </w:rPr>
      </w:pPr>
    </w:p>
    <w:p w:rsidRPr="00FD6713" w:rsidR="00FD6713" w:rsidP="00D128BC" w:rsidRDefault="00FD6713" w14:paraId="789717E3" w14:textId="77777777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</w:p>
    <w:p w:rsidRPr="00FD6713" w:rsidR="00860EE9" w:rsidP="00D128BC" w:rsidRDefault="00860EE9" w14:paraId="729F862B" w14:textId="363301BA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FD6713">
        <w:rPr>
          <w:rFonts w:ascii="Arial" w:hAnsi="Arial" w:eastAsia="Calibri"/>
          <w:bCs/>
          <w:iCs/>
          <w:szCs w:val="22"/>
          <w:lang w:eastAsia="en-US"/>
        </w:rPr>
        <w:t xml:space="preserve">Dovršeno u </w:t>
      </w:r>
      <w:r w:rsidR="00CD557A">
        <w:rPr>
          <w:rFonts w:ascii="Arial" w:hAnsi="Arial" w:eastAsia="Calibri"/>
          <w:bCs/>
          <w:iCs/>
          <w:szCs w:val="22"/>
          <w:lang w:eastAsia="en-US"/>
        </w:rPr>
        <w:t>11:36</w:t>
      </w:r>
      <w:r w:rsidR="00580F4D">
        <w:rPr>
          <w:rFonts w:ascii="Arial" w:hAnsi="Arial" w:eastAsia="Calibri"/>
          <w:bCs/>
          <w:iCs/>
          <w:szCs w:val="22"/>
          <w:lang w:eastAsia="en-US"/>
        </w:rPr>
        <w:t xml:space="preserve"> </w:t>
      </w:r>
      <w:r w:rsidRPr="00FD6713">
        <w:rPr>
          <w:rFonts w:ascii="Arial" w:hAnsi="Arial" w:eastAsia="Calibri"/>
          <w:bCs/>
          <w:iCs/>
          <w:szCs w:val="22"/>
          <w:lang w:eastAsia="en-US"/>
        </w:rPr>
        <w:t>sati.</w:t>
      </w:r>
    </w:p>
    <w:p w:rsidRPr="00FD6713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FD6713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FD6713">
        <w:rPr>
          <w:rFonts w:ascii="Arial" w:hAnsi="Arial" w:cs="Arial"/>
          <w:bCs/>
          <w:iCs/>
        </w:rPr>
        <w:t>SUDAC:</w:t>
      </w:r>
    </w:p>
    <w:p w:rsidRPr="00FD6713" w:rsidR="00FD540D" w:rsidP="00FD540D" w:rsidRDefault="00860EE9" w14:paraId="065C9AC1" w14:textId="1A505776">
      <w:pPr>
        <w:rPr>
          <w:rFonts w:ascii="Arial" w:hAnsi="Arial" w:cs="Arial"/>
        </w:rPr>
      </w:pPr>
      <w:r w:rsidRPr="00FD6713">
        <w:rPr>
          <w:rFonts w:ascii="Arial" w:hAnsi="Arial" w:cs="Arial"/>
          <w:bCs/>
          <w:iCs/>
        </w:rPr>
        <w:tab/>
      </w:r>
      <w:r w:rsidRPr="00FD6713" w:rsidR="00FD540D">
        <w:rPr>
          <w:rFonts w:ascii="Arial" w:hAnsi="Arial" w:cs="Arial"/>
        </w:rPr>
        <w:t>DUŽNIK:</w:t>
      </w:r>
      <w:r w:rsidRPr="00FD6713" w:rsidR="00FD540D">
        <w:rPr>
          <w:rFonts w:ascii="Arial" w:hAnsi="Arial" w:cs="Arial"/>
          <w:bCs/>
          <w:iCs/>
        </w:rPr>
        <w:t xml:space="preserve">                                                                                    </w:t>
      </w:r>
      <w:proofErr w:type="spellStart"/>
      <w:r w:rsidRPr="00FD6713" w:rsidR="00FD540D">
        <w:rPr>
          <w:rFonts w:ascii="Arial" w:hAnsi="Arial" w:cs="Arial"/>
          <w:bCs/>
          <w:iCs/>
        </w:rPr>
        <w:t>ZZ</w:t>
      </w:r>
      <w:proofErr w:type="spellEnd"/>
      <w:r w:rsidRPr="00FD6713" w:rsidR="00FD540D">
        <w:rPr>
          <w:rFonts w:ascii="Arial" w:hAnsi="Arial" w:cs="Arial"/>
          <w:bCs/>
          <w:iCs/>
        </w:rPr>
        <w:t xml:space="preserve"> DUŽNIKA:</w:t>
      </w:r>
    </w:p>
    <w:p w:rsidRPr="00FD6713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  <w:r w:rsidRPr="00FD6713">
        <w:rPr>
          <w:rFonts w:ascii="Arial" w:hAnsi="Arial" w:cs="Arial"/>
          <w:bCs/>
          <w:iCs/>
        </w:rPr>
        <w:tab/>
      </w:r>
    </w:p>
    <w:p w:rsidRPr="00FD6713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FD6713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FD6713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FD6713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FD6713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FD6713">
        <w:rPr>
          <w:rFonts w:ascii="Arial" w:hAnsi="Arial" w:cs="Arial"/>
        </w:rPr>
        <w:t>ZAPISNIČAR:</w:t>
      </w:r>
    </w:p>
    <w:p w:rsidRPr="00E46C0F" w:rsidR="00860EE9" w:rsidP="00B80F8E" w:rsidRDefault="00860EE9" w14:paraId="00891FB8" w14:textId="7DE2F577">
      <w:pPr>
        <w:rPr>
          <w:rFonts w:ascii="Arial" w:hAnsi="Arial" w:cs="Arial"/>
          <w:b/>
          <w:color w:val="FF0000"/>
          <w:u w:val="single"/>
        </w:rPr>
      </w:pPr>
    </w:p>
    <w:p w:rsidRPr="00E46C0F" w:rsidR="00FD540D" w:rsidP="00B80F8E" w:rsidRDefault="00FD540D" w14:paraId="06EFDAC8" w14:textId="77777777">
      <w:pPr>
        <w:rPr>
          <w:rFonts w:ascii="Arial" w:hAnsi="Arial" w:cs="Arial"/>
          <w:b/>
          <w:color w:val="FF0000"/>
          <w:u w:val="single"/>
        </w:rPr>
      </w:pPr>
    </w:p>
    <w:p w:rsidRPr="00E46C0F" w:rsidR="002176A9" w:rsidP="0040308F" w:rsidRDefault="002176A9" w14:paraId="38C84359" w14:textId="53F8FDC0">
      <w:pPr>
        <w:jc w:val="both"/>
        <w:rPr>
          <w:rFonts w:ascii="Arial" w:hAnsi="Arial" w:cs="Arial"/>
          <w:color w:val="FF0000"/>
        </w:rPr>
      </w:pPr>
    </w:p>
    <w:p w:rsidRPr="00E46C0F" w:rsidR="00FD540D" w:rsidP="00FD540D" w:rsidRDefault="00FD540D" w14:paraId="3FB979BE" w14:textId="49804338">
      <w:pPr>
        <w:jc w:val="center"/>
        <w:rPr>
          <w:rFonts w:ascii="Arial" w:hAnsi="Arial" w:cs="Arial"/>
          <w:color w:val="FF0000"/>
        </w:rPr>
      </w:pPr>
    </w:p>
    <w:p w:rsidRPr="00E46C0F" w:rsidR="00FD540D" w:rsidP="00FD540D" w:rsidRDefault="00FD540D" w14:paraId="589F99FA" w14:textId="77777777">
      <w:pPr>
        <w:jc w:val="center"/>
        <w:rPr>
          <w:rFonts w:ascii="Arial" w:hAnsi="Arial" w:cs="Arial"/>
          <w:color w:val="FF0000"/>
        </w:rPr>
      </w:pPr>
    </w:p>
    <w:sectPr w:rsidRPr="00E46C0F" w:rsidR="00FD54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3260AFC4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2403A3">
      <w:rPr>
        <w:rFonts w:ascii="Arial" w:hAnsi="Arial" w:cs="Arial"/>
        <w:b/>
      </w:rPr>
      <w:t>231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695A"/>
    <w:rsid w:val="00070A54"/>
    <w:rsid w:val="00087A64"/>
    <w:rsid w:val="0009424A"/>
    <w:rsid w:val="000A57F4"/>
    <w:rsid w:val="000E0DDD"/>
    <w:rsid w:val="0010612B"/>
    <w:rsid w:val="00107791"/>
    <w:rsid w:val="00121AF3"/>
    <w:rsid w:val="0014054F"/>
    <w:rsid w:val="00141C35"/>
    <w:rsid w:val="00197BD3"/>
    <w:rsid w:val="001B3574"/>
    <w:rsid w:val="001B73E3"/>
    <w:rsid w:val="001E0D9B"/>
    <w:rsid w:val="001E7A3E"/>
    <w:rsid w:val="002176A9"/>
    <w:rsid w:val="002403A3"/>
    <w:rsid w:val="00243087"/>
    <w:rsid w:val="00252B16"/>
    <w:rsid w:val="0025772A"/>
    <w:rsid w:val="00265C7D"/>
    <w:rsid w:val="00266C82"/>
    <w:rsid w:val="002A3DC2"/>
    <w:rsid w:val="002B086E"/>
    <w:rsid w:val="002B2909"/>
    <w:rsid w:val="002E00D8"/>
    <w:rsid w:val="00304ECC"/>
    <w:rsid w:val="00321DA3"/>
    <w:rsid w:val="003235DC"/>
    <w:rsid w:val="0038606A"/>
    <w:rsid w:val="003C70A1"/>
    <w:rsid w:val="003D2256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2E09"/>
    <w:rsid w:val="005034F7"/>
    <w:rsid w:val="0051079B"/>
    <w:rsid w:val="005162C7"/>
    <w:rsid w:val="0052068B"/>
    <w:rsid w:val="00523EC9"/>
    <w:rsid w:val="00534DF6"/>
    <w:rsid w:val="00567863"/>
    <w:rsid w:val="00580F4D"/>
    <w:rsid w:val="005A0CD3"/>
    <w:rsid w:val="005C6336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55C8"/>
    <w:rsid w:val="006A6523"/>
    <w:rsid w:val="006C3899"/>
    <w:rsid w:val="006C3F77"/>
    <w:rsid w:val="006E6FC7"/>
    <w:rsid w:val="0072541B"/>
    <w:rsid w:val="00736C1C"/>
    <w:rsid w:val="007643BB"/>
    <w:rsid w:val="00765C2D"/>
    <w:rsid w:val="00774893"/>
    <w:rsid w:val="007760EF"/>
    <w:rsid w:val="007C0E4F"/>
    <w:rsid w:val="007C23B7"/>
    <w:rsid w:val="007C3167"/>
    <w:rsid w:val="007F0E83"/>
    <w:rsid w:val="00813137"/>
    <w:rsid w:val="00827E91"/>
    <w:rsid w:val="0084569E"/>
    <w:rsid w:val="0084611C"/>
    <w:rsid w:val="00852893"/>
    <w:rsid w:val="00854032"/>
    <w:rsid w:val="0085795D"/>
    <w:rsid w:val="00860EE9"/>
    <w:rsid w:val="00872CA0"/>
    <w:rsid w:val="008732EC"/>
    <w:rsid w:val="008830FD"/>
    <w:rsid w:val="008B661E"/>
    <w:rsid w:val="009014A1"/>
    <w:rsid w:val="00915A55"/>
    <w:rsid w:val="00937F8D"/>
    <w:rsid w:val="009423B4"/>
    <w:rsid w:val="009800B1"/>
    <w:rsid w:val="009845A8"/>
    <w:rsid w:val="00986568"/>
    <w:rsid w:val="00990620"/>
    <w:rsid w:val="009A02B6"/>
    <w:rsid w:val="009A11F3"/>
    <w:rsid w:val="009A3BC5"/>
    <w:rsid w:val="00A00B7E"/>
    <w:rsid w:val="00A02E76"/>
    <w:rsid w:val="00A0690E"/>
    <w:rsid w:val="00A072FE"/>
    <w:rsid w:val="00A15463"/>
    <w:rsid w:val="00A34206"/>
    <w:rsid w:val="00A4576A"/>
    <w:rsid w:val="00A905D3"/>
    <w:rsid w:val="00AD5F6F"/>
    <w:rsid w:val="00AE117C"/>
    <w:rsid w:val="00AE56F1"/>
    <w:rsid w:val="00B01236"/>
    <w:rsid w:val="00B134B1"/>
    <w:rsid w:val="00B13CF8"/>
    <w:rsid w:val="00B14F4E"/>
    <w:rsid w:val="00B15C90"/>
    <w:rsid w:val="00B3054A"/>
    <w:rsid w:val="00B44B5C"/>
    <w:rsid w:val="00B80736"/>
    <w:rsid w:val="00B85C63"/>
    <w:rsid w:val="00BB4E83"/>
    <w:rsid w:val="00BC6B63"/>
    <w:rsid w:val="00BD3578"/>
    <w:rsid w:val="00BD6C7A"/>
    <w:rsid w:val="00BE2E8E"/>
    <w:rsid w:val="00BF76F7"/>
    <w:rsid w:val="00C10DA7"/>
    <w:rsid w:val="00C23198"/>
    <w:rsid w:val="00C41D07"/>
    <w:rsid w:val="00C53C41"/>
    <w:rsid w:val="00C72BA5"/>
    <w:rsid w:val="00C92949"/>
    <w:rsid w:val="00C9461A"/>
    <w:rsid w:val="00C96DA4"/>
    <w:rsid w:val="00C97F49"/>
    <w:rsid w:val="00CA289E"/>
    <w:rsid w:val="00CA7DAB"/>
    <w:rsid w:val="00CB0EA4"/>
    <w:rsid w:val="00CB48E6"/>
    <w:rsid w:val="00CC290B"/>
    <w:rsid w:val="00CD557A"/>
    <w:rsid w:val="00CD68AD"/>
    <w:rsid w:val="00CD6F40"/>
    <w:rsid w:val="00CE5EF9"/>
    <w:rsid w:val="00D223E8"/>
    <w:rsid w:val="00D24DCF"/>
    <w:rsid w:val="00D52988"/>
    <w:rsid w:val="00D66CB4"/>
    <w:rsid w:val="00D706E5"/>
    <w:rsid w:val="00D834EE"/>
    <w:rsid w:val="00DC647E"/>
    <w:rsid w:val="00DD6C29"/>
    <w:rsid w:val="00E001AF"/>
    <w:rsid w:val="00E27E7B"/>
    <w:rsid w:val="00E37AB1"/>
    <w:rsid w:val="00E46C0F"/>
    <w:rsid w:val="00E70797"/>
    <w:rsid w:val="00E97C50"/>
    <w:rsid w:val="00EB5492"/>
    <w:rsid w:val="00ED36FF"/>
    <w:rsid w:val="00F01C21"/>
    <w:rsid w:val="00F07D09"/>
    <w:rsid w:val="00F2170E"/>
    <w:rsid w:val="00F22BBB"/>
    <w:rsid w:val="00F37857"/>
    <w:rsid w:val="00F412BA"/>
    <w:rsid w:val="00F600BE"/>
    <w:rsid w:val="00F82D84"/>
    <w:rsid w:val="00F8325B"/>
    <w:rsid w:val="00FB3EF8"/>
    <w:rsid w:val="00FD540D"/>
    <w:rsid w:val="00FD589E"/>
    <w:rsid w:val="00FD6713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35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357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357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357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357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travnja 2025.</izvorni_sadrzaj>
    <derivirana_varijabla naziv="DomainObject.StvarniPocetakDatum_1">3. travnja 2025.</derivirana_varijabla>
  </DomainObject.StvarniPocetakDatum>
  <DomainObject.StvarniZavrsetakDatum>
    <izvorni_sadrzaj>3. travnja 2025.</izvorni_sadrzaj>
    <derivirana_varijabla naziv="DomainObject.StvarniZavrsetakDatum_1">3. travnja 2025.</derivirana_varijabla>
  </DomainObject.StvarniZavrsetakDatum>
  <DomainObject.PlaniraniZavrsetakDatum>
    <izvorni_sadrzaj>3. travnja 2025.</izvorni_sadrzaj>
    <derivirana_varijabla naziv="DomainObject.PlaniraniZavrsetakDatum_1">3. travnja 2025.</derivirana_varijabla>
  </DomainObject.PlaniraniZavrsetakDatum>
  <DomainObject.PlaniraniPocetakDatum>
    <izvorni_sadrzaj>3. travnja 2025.</izvorni_sadrzaj>
    <derivirana_varijabla naziv="DomainObject.PlaniraniPocetakDatum_1">3. travnja 2025.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11:36</izvorni_sadrzaj>
    <derivirana_varijabla naziv="DomainObject.StvarniZavrsetakVrijeme_1">11:36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2025.</izvorni_sadrzaj>
    <derivirana_varijabla naziv="DomainObject.Zapisnik.DatumKreiranja_1">3.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St-231/2025-14</izvorni_sadrzaj>
    <derivirana_varijabla naziv="DomainObject.Zapisnik.Oznaka_1">St-231/2025-14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St-231/2025</izvorni_sadrzaj>
    <derivirana_varijabla naziv="DomainObject.Predmet.OznakaBroj_1">St-231/2025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Reality usluge d.o.o. zastupanog po punomoćniku Anton Ćibarić</izvorni_sadrzaj>
    <derivirana_varijabla naziv="DomainObject.Predmet.ProtustrankaFormated_1">  Reality usluge d.o.o. zastupanog po punomoćniku Anton Ćibarić</derivirana_varijabla>
  </DomainObject.Predmet.ProtustrankaFormated>
  <DomainObject.Predmet.ProtustrankaFormatedOIB>
    <izvorni_sadrzaj>  Reality usluge d.o.o., OIB 50564959214 zastupanog po punomoćniku Anton Ćibarić</izvorni_sadrzaj>
    <derivirana_varijabla naziv="DomainObject.Predmet.ProtustrankaFormatedOIB_1">  Reality usluge d.o.o., OIB 50564959214 zastupanog po punomoćniku Anton Ćibarić</derivirana_varijabla>
  </DomainObject.Predmet.ProtustrankaFormatedOIB>
  <DomainObject.Predmet.ProtustrankaFormatedWithAdress>
    <izvorni_sadrzaj> Reality usluge d.o.o., Okunjska ulica 6, 10370 Okunšćak zastupanog po punomoćniku Anton Ćibarić</izvorni_sadrzaj>
    <derivirana_varijabla naziv="DomainObject.Predmet.ProtustrankaFormatedWithAdress_1"> Reality usluge d.o.o., Okunjska ulica 6, 10370 Okunšćak zastupanog po punomoćniku Anton Ćibarić</derivirana_varijabla>
  </DomainObject.Predmet.ProtustrankaFormatedWithAdress>
  <DomainObject.Predmet.ProtustrankaFormatedWithAdressOIB>
    <izvorni_sadrzaj> Reality usluge d.o.o., OIB 50564959214, Okunjska ulica 6, 10370 Okunšćak zastupanog po punomoćniku Anton Ćibarić</izvorni_sadrzaj>
    <derivirana_varijabla naziv="DomainObject.Predmet.ProtustrankaFormatedWithAdressOIB_1"> Reality usluge d.o.o., OIB 50564959214, Okunjska ulica 6, 10370 Okunšćak zastupanog po punomoćniku Anton Ćibarić</derivirana_varijabla>
  </DomainObject.Predmet.ProtustrankaFormatedWithAdressOIB>
  <DomainObject.Predmet.ProtustrankaWithAdress>
    <izvorni_sadrzaj>Reality usluge d.o.o. Okunjska ulica 6, 10370 Okunšćak</izvorni_sadrzaj>
    <derivirana_varijabla naziv="DomainObject.Predmet.ProtustrankaWithAdress_1">Reality usluge d.o.o. Okunjska ulica 6, 10370 Okunšćak</derivirana_varijabla>
  </DomainObject.Predmet.ProtustrankaWithAdress>
  <DomainObject.Predmet.ProtustrankaWithAdressOIB>
    <izvorni_sadrzaj>Reality usluge d.o.o., OIB 50564959214, Okunjska ulica 6, 10370 Okunšćak</izvorni_sadrzaj>
    <derivirana_varijabla naziv="DomainObject.Predmet.ProtustrankaWithAdressOIB_1">Reality usluge d.o.o., OIB 50564959214, Okunjska ulica 6, 10370 Okunšćak</derivirana_varijabla>
  </DomainObject.Predmet.ProtustrankaWithAdressOIB>
  <DomainObject.Predmet.ProtustrankaNazivFormated>
    <izvorni_sadrzaj>Reality usluge d.o.o.</izvorni_sadrzaj>
    <derivirana_varijabla naziv="DomainObject.Predmet.ProtustrankaNazivFormated_1">Reality usluge d.o.o.</derivirana_varijabla>
  </DomainObject.Predmet.ProtustrankaNazivFormated>
  <DomainObject.Predmet.ProtustrankaNazivFormatedOIB>
    <izvorni_sadrzaj>Reality usluge d.o.o., OIB 50564959214</izvorni_sadrzaj>
    <derivirana_varijabla naziv="DomainObject.Predmet.ProtustrankaNazivFormatedOIB_1">Reality usluge d.o.o., OIB 50564959214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Ministarstvo financija, Porezna uprava, Područni ured Zagrebačka županija zastupanog po punomoćniku Županijsko državno odvjetništvo u Velikoj Gorici</izvorni_sadrzaj>
    <derivirana_varijabla naziv="DomainObject.Predmet.StrankaFormated_1">  Financijska agencija; Ministarstvo financija, Porezna uprava, Područni ured Zagrebačka županija zastupanog po punomoćniku Županijsko državno odvjetništvo u Velikoj Gorici</derivirana_varijabla>
  </DomainObject.Predmet.StrankaFormated>
  <DomainObject.Predmet.StrankaFormatedOIB>
    <izvorni_sadrzaj>  Financijska agencija, OIB 85821130368; Ministarstvo financija, Porezna uprava, Područni ured Zagrebačka županija zastupanog po punomoćniku Županijsko državno odvjetništvo u Velikoj Gorici</izvorni_sadrzaj>
    <derivirana_varijabla naziv="DomainObject.Predmet.StrankaFormatedOIB_1">  Financijska agencija, OIB 85821130368; Ministarstvo financija, Porezna uprava, Područni ured Zagrebačka županija zastupanog po punomoćniku Županijsko državno odvjetništvo u Velikoj Gorici</derivirana_varijabla>
  </DomainObject.Predmet.StrankaFormatedOIB>
  <DomainObject.Predmet.StrankaFormatedWithAdress>
    <izvorni_sadrzaj> Financijska agencija,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_1"> Financijska agencija,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>
  <DomainObject.Predmet.StrankaFormatedWithAdressOIB>
    <izvorni_sadrzaj> Financijska agencija, OIB 85821130368, ULICA GRADA VUKOVARA 70, 10000 Zagreb; Ministarstvo financija, Porezna uprava, Područni ured Zagrebačka županija, Avenija Dubrovnik 26, 10000 Zagreb zastupanog po punomoćniku Županijsko državno odvjetništvo u Velikoj Gorici</izvorni_sadrzaj>
    <derivirana_varijabla naziv="DomainObject.Predmet.StrankaFormatedWithAdressOIB_1"> Financijska agencija, OIB 85821130368, ULICA GRADA VUKOVARA 70, 10000 Zagreb; Ministarstvo financija, Porezna uprava, Područni ured Zagrebačka županija, Avenija Dubrovnik 26, 10000 Zagreb zastupanog po punomoćniku Županijsko državno odvjetništvo u Velikoj Gorici</derivirana_varijabla>
  </DomainObject.Predmet.StrankaFormatedWithAdressOIB>
  <DomainObject.Predmet.StrankaWithAdress>
    <izvorni_sadrzaj>Financijska agencija ULICA GRADA VUKOVARA 70,10000 Zagreb,Ministarstvo financija, Porezna uprava, Područni ured Zagrebačka županija Avenija Dubrovnik 26,10000 Zagreb</izvorni_sadrzaj>
    <derivirana_varijabla naziv="DomainObject.Predmet.StrankaWithAdress_1">Financijska agencija ULICA GRADA VUKOVARA 70,10000 Zagreb,Ministarstvo financija, Porezna uprava, Područni ured Zagrebačka županija Avenija Dubrovnik 26,10000 Zagreb</derivirana_varijabla>
  </DomainObject.Predmet.StrankaWithAdress>
  <DomainObject.Predmet.StrankaWithAdressOIB>
    <izvorni_sadrzaj>Financijska agencija, OIB 85821130368, ULICA GRADA VUKOVARA 70,10000 Zagreb,Ministarstvo financija, Porezna uprava, Područni ured Zagrebačka županija, Avenija Dubrovnik 26,10000 Zagreb</izvorni_sadrzaj>
    <derivirana_varijabla naziv="DomainObject.Predmet.StrankaWithAdressOIB_1">Financijska agencija, OIB 85821130368, ULICA GRADA VUKOVARA 70,10000 Zagreb,Ministarstvo financija, Porezna uprava, Područni ured Zagrebačka županija, Avenija Dubrovnik 26,10000 Zagreb</derivirana_varijabla>
  </DomainObject.Predmet.StrankaWithAdressOIB>
  <DomainObject.Predmet.StrankaNazivFormated>
    <izvorni_sadrzaj>Financijska agencija,Ministarstvo financija, Porezna uprava, Područni ured Zagrebačka županija</izvorni_sadrzaj>
    <derivirana_varijabla naziv="DomainObject.Predmet.StrankaNazivFormated_1">Financijska agencija,Ministarstvo financija, Porezna uprava, Područni ured Zagrebačka županija</derivirana_varijabla>
  </DomainObject.Predmet.StrankaNazivFormated>
  <DomainObject.Predmet.StrankaNazivFormatedOIB>
    <izvorni_sadrzaj>Financijska agencija, OIB 85821130368,Ministarstvo financija, Porezna uprava, Područni ured Zagrebačka županija</izvorni_sadrzaj>
    <derivirana_varijabla naziv="DomainObject.Predmet.StrankaNazivFormatedOIB_1">Financijska agencija, OIB 85821130368,Ministarstvo financija, Porezna uprava, Područni ured Zagrebačka županija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Financijska agencija</item>
      <item>Ministarstvo financija, Porezna uprava, Područni ured Zagrebačka županija zastupanog po punomoćniku Županijsko državno odvjetništvo u Velikoj Gorici</item>
    </izvorni_sadrzaj>
    <derivirana_varijabla naziv="DomainObject.Predmet.StrankaListFormated_1">
      <item>Financijska agencija</item>
      <item>Ministarstvo financija, Porezna uprava, Područni ured Zagrebačka županija zastupanog po punomoćniku Županijsko državno odvjetništvo u Velikoj Gorici</item>
    </derivirana_varijabla>
  </DomainObject.Predmet.StrankaListFormated>
  <DomainObject.Predmet.StrankaListFormatedOIB>
    <izvorni_sadrzaj>
      <item>Financijska agencija, OIB 85821130368</item>
      <item>Ministarstvo financija, Porezna uprava, Područni ured Zagrebačka županija zastupanog po punomoćniku Županijsko državno odvjetništvo u Velikoj Gorici</item>
    </izvorni_sadrzaj>
    <derivirana_varijabla naziv="DomainObject.Predmet.StrankaListFormatedOIB_1">
      <item>Financijska agencija, OIB 85821130368</item>
      <item>Ministarstvo financija, Porezna uprava, Područni ured Zagrebačka županija zastupanog po punomoćniku Županijsko državno odvjetništvo u Velikoj Gorici</item>
    </derivirana_varijabla>
  </DomainObject.Predmet.StrankaListFormatedOIB>
  <DomainObject.Predmet.StrankaListFormatedWithAdress>
    <izvorni_sadrzaj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_1">
      <item>Financijska agencija,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izvorni_sadrzaj>
    <derivirana_varijabla naziv="DomainObject.Predmet.StrankaListFormatedWithAdressOIB_1">
      <item>Financijska agencija, OIB 85821130368, ULICA GRADA VUKOVARA 70, 10000 Zagreb</item>
      <item>Ministarstvo financija, Porezna uprava, Područni ured Zagrebačka županija, Avenija Dubrovnik 26, 10000 Zagreb zastupanog po punomoćniku Županijsko državno odvjetništvo u Velikoj Gorici</item>
    </derivirana_varijabla>
  </DomainObject.Predmet.StrankaListFormatedWithAdressOIB>
  <DomainObject.Predmet.StrankaListNazivFormated>
    <izvorni_sadrzaj>
      <item>Financijska agencija</item>
      <item>Ministarstvo financija, Porezna uprava, Područni ured Zagrebačka županija</item>
    </izvorni_sadrzaj>
    <derivirana_varijabla naziv="DomainObject.Predmet.StrankaListNazivFormated_1">
      <item>Financijska agencija</item>
      <item>Ministarstvo financija, Porezna uprava, Područni ured Zagrebačka županija</item>
    </derivirana_varijabla>
  </DomainObject.Predmet.StrankaListNazivFormated>
  <DomainObject.Predmet.StrankaListNazivFormatedOIB>
    <izvorni_sadrzaj>
      <item>Financijska agencija, OIB 85821130368</item>
      <item>Ministarstvo financija, Porezna uprava, Područni ured Zagrebačka županija</item>
    </izvorni_sadrzaj>
    <derivirana_varijabla naziv="DomainObject.Predmet.StrankaListNazivFormatedOIB_1">
      <item>Financijska agencija, OIB 85821130368</item>
      <item>Ministarstvo financija, Porezna uprava, Područni ured Zagrebačka županija</item>
    </derivirana_varijabla>
  </DomainObject.Predmet.StrankaListNazivFormatedOIB>
  <DomainObject.Predmet.ProtuStrankaListFormated>
    <izvorni_sadrzaj>
      <item>Reality usluge d.o.o. zastupanog po punomoćniku Anton Ćibarić</item>
    </izvorni_sadrzaj>
    <derivirana_varijabla naziv="DomainObject.Predmet.ProtuStrankaListFormated_1">
      <item>Reality usluge d.o.o. zastupanog po punomoćniku Anton Ćibarić</item>
    </derivirana_varijabla>
  </DomainObject.Predmet.ProtuStrankaListFormated>
  <DomainObject.Predmet.ProtuStrankaListFormatedOIB>
    <izvorni_sadrzaj>
      <item>Reality usluge d.o.o., OIB 50564959214 zastupanog po punomoćniku Anton Ćibarić</item>
    </izvorni_sadrzaj>
    <derivirana_varijabla naziv="DomainObject.Predmet.ProtuStrankaListFormatedOIB_1">
      <item>Reality usluge d.o.o., OIB 50564959214 zastupanog po punomoćniku Anton Ćibarić</item>
    </derivirana_varijabla>
  </DomainObject.Predmet.ProtuStrankaListFormatedOIB>
  <DomainObject.Predmet.ProtuStrankaListFormatedWithAdress>
    <izvorni_sadrzaj>
      <item>Reality usluge d.o.o., Okunjska ulica 6, 10370 Okunšćak zastupanog po punomoćniku Anton Ćibarić</item>
    </izvorni_sadrzaj>
    <derivirana_varijabla naziv="DomainObject.Predmet.ProtuStrankaListFormatedWithAdress_1">
      <item>Reality usluge d.o.o., Okunjska ulica 6, 10370 Okunšćak zastupanog po punomoćniku Anton Ćibarić</item>
    </derivirana_varijabla>
  </DomainObject.Predmet.ProtuStrankaListFormatedWithAdress>
  <DomainObject.Predmet.ProtuStrankaListFormatedWithAdressOIB>
    <izvorni_sadrzaj>
      <item>Reality usluge d.o.o., OIB 50564959214, Okunjska ulica 6, 10370 Okunšćak zastupanog po punomoćniku Anton Ćibarić</item>
    </izvorni_sadrzaj>
    <derivirana_varijabla naziv="DomainObject.Predmet.ProtuStrankaListFormatedWithAdressOIB_1">
      <item>Reality usluge d.o.o., OIB 50564959214, Okunjska ulica 6, 10370 Okunšćak zastupanog po punomoćniku Anton Ćibarić</item>
    </derivirana_varijabla>
  </DomainObject.Predmet.ProtuStrankaListFormatedWithAdressOIB>
  <DomainObject.Predmet.ProtuStrankaListNazivFormated>
    <izvorni_sadrzaj>
      <item>Reality usluge d.o.o.</item>
    </izvorni_sadrzaj>
    <derivirana_varijabla naziv="DomainObject.Predmet.ProtuStrankaListNazivFormated_1">
      <item>Reality usluge d.o.o.</item>
    </derivirana_varijabla>
  </DomainObject.Predmet.ProtuStrankaListNazivFormated>
  <DomainObject.Predmet.ProtuStrankaListNazivFormatedOIB>
    <izvorni_sadrzaj>
      <item>Reality usluge d.o.o., OIB 50564959214</item>
    </izvorni_sadrzaj>
    <derivirana_varijabla naziv="DomainObject.Predmet.ProtuStrankaListNazivFormatedOIB_1">
      <item>Reality usluge d.o.o., OIB 50564959214</item>
    </derivirana_varijabla>
  </DomainObject.Predmet.ProtuStrankaListNazivFormatedOIB>
  <DomainObject.Predmet.OstaliListFormated>
    <izvorni_sadrzaj>
      <item>Županijsko državno odvjetništvo u Velikoj Gorici punomoćnik sudionika u postupku Ministarstvo financija, Porezna uprava, Područni ured Zagrebačka županija</item>
      <item>Anton Ćibarić punomoćnik sudionika u postupku Reality usluge d.o.o.</item>
      <item>Raiffeisenbank Austria d.d.</item>
    </izvorni_sadrzaj>
    <derivirana_varijabla naziv="DomainObject.Predmet.OstaliListFormated_1">
      <item>Županijsko državno odvjetništvo u Velikoj Gorici punomoćnik sudionika u postupku Ministarstvo financija, Porezna uprava, Područni ured Zagrebačka županija</item>
      <item>Anton Ćibarić punomoćnik sudionika u postupku Reality usluge d.o.o.</item>
      <item>Raiffeisenbank Austria d.d.</item>
    </derivirana_varijabla>
  </DomainObject.Predmet.OstaliListFormated>
  <DomainObject.Predmet.OstaliListFormatedOIB>
    <izvorni_sadrzaj>
      <item>Županijsko državno odvjetništvo u Velikoj Gorici punomoćnik sudionika u postupku Ministarstvo financija, Porezna uprava, Područni ured Zagrebačka županija</item>
      <item>Anton Ćibarić, OIB 80309276695 punomoćnik sudionika u postupku Reality usluge d.o.o.</item>
      <item>Raiffeisenbank Austria d.d., OIB 53056966535</item>
    </izvorni_sadrzaj>
    <derivirana_varijabla naziv="DomainObject.Predmet.OstaliListFormatedOIB_1">
      <item>Županijsko državno odvjetništvo u Velikoj Gorici punomoćnik sudionika u postupku Ministarstvo financija, Porezna uprava, Područni ured Zagrebačka županija</item>
      <item>Anton Ćibarić, OIB 80309276695 punomoćnik sudionika u postupku Reality usluge d.o.o.</item>
      <item>Raiffeisenbank Austria d.d., OIB 53056966535</item>
    </derivirana_varijabla>
  </DomainObject.Predmet.OstaliListFormatedOIB>
  <DomainObject.Predmet.OstaliListFormatedWithAdress>
    <izvorni_sadrzaj>
      <item>Županijsko državno odvjetništvo u Velikoj Gorici, Hrvatske bratske zajednice 1, 10410 Velika Gorica punomoćnik sudionika u postupku Ministarstvo financija, Porezna uprava, Područni ured Zagrebačka županija</item>
      <item>Anton Ćibarić, Ljubuška 58, 10000 Zagreb punomoćnik sudionika u postupku Reality usluge d.o.o.</item>
      <item>Raiffeisenbank Austria d.d., Magazinska cesta 69, 10000 Zagreb</item>
    </izvorni_sadrzaj>
    <derivirana_varijabla naziv="DomainObject.Predmet.OstaliListFormatedWithAdress_1">
      <item>Županijsko državno odvjetništvo u Velikoj Gorici, Hrvatske bratske zajednice 1, 10410 Velika Gorica punomoćnik sudionika u postupku Ministarstvo financija, Porezna uprava, Područni ured Zagrebačka županija</item>
      <item>Anton Ćibarić, Ljubuška 58, 10000 Zagreb punomoćnik sudionika u postupku Reality usluge d.o.o.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Velikoj Gorici, Hrvatske bratske zajednice 1, 10410 Velika Gorica punomoćnik sudionika u postupku Ministarstvo financija, Porezna uprava, Područni ured Zagrebačka županija</item>
      <item>Anton Ćibarić, OIB 80309276695, Ljubuška 58, 10000 Zagreb punomoćnik sudionika u postupku Reality usluge d.o.o.</item>
      <item>Raiffeisenbank Austria d.d., OIB 53056966535, Magazinska cesta 69, 10000 Zagreb</item>
    </izvorni_sadrzaj>
    <derivirana_varijabla naziv="DomainObject.Predmet.OstaliListFormatedWithAdressOIB_1">
      <item>Županijsko državno odvjetništvo u Velikoj Gorici, Hrvatske bratske zajednice 1, 10410 Velika Gorica punomoćnik sudionika u postupku Ministarstvo financija, Porezna uprava, Područni ured Zagrebačka županija</item>
      <item>Anton Ćibarić, OIB 80309276695, Ljubuška 58, 10000 Zagreb punomoćnik sudionika u postupku Reality usluge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Velikoj Gorici</item>
      <item>Anton Ćibarić</item>
      <item>Raiffeisenbank Austria d.d.</item>
    </izvorni_sadrzaj>
    <derivirana_varijabla naziv="DomainObject.Predmet.OstaliListNazivFormated_1">
      <item>Županijsko državno odvjetništvo u Velikoj Gorici</item>
      <item>Anton Ćibarić</item>
      <item>Raiffeisenbank Austria d.d.</item>
    </derivirana_varijabla>
  </DomainObject.Predmet.OstaliListNazivFormated>
  <DomainObject.Predmet.OstaliListNazivFormatedOIB>
    <izvorni_sadrzaj>
      <item>Županijsko državno odvjetništvo u Velikoj Gorici</item>
      <item>Anton Ćibarić, OIB 80309276695</item>
      <item>Raiffeisenbank Austria d.d., OIB 53056966535</item>
    </izvorni_sadrzaj>
    <derivirana_varijabla naziv="DomainObject.Predmet.OstaliListNazivFormatedOIB_1">
      <item>Županijsko državno odvjetništvo u Velikoj Gorici</item>
      <item>Anton Ćibarić, OIB 80309276695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2025.</izvorni_sadrzaj>
    <derivirana_varijabla naziv="DomainObject.Datum_1">3. travnja 2025.</derivirana_varijabla>
  </DomainObject.Datum>
  <DomainObject.PoslovniBrojDokumenta>
    <izvorni_sadrzaj>St-231/2025-14</izvorni_sadrzaj>
    <derivirana_varijabla naziv="DomainObject.PoslovniBrojDokumenta_1">St-231/2025-14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Reality usluge d.o.o.</izvorni_sadrzaj>
    <derivirana_varijabla naziv="DomainObject.Predmet.ProtustrankaIDrugi_1">Reality usluge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Reality usluge d.o.o., OIB 50564959214, Okunjska ulica 6, 10370 Okunšćak</izvorni_sadrzaj>
    <derivirana_varijabla naziv="DomainObject.Predmet.ProtustrankaIDrugiAdressOIB_1">Reality usluge d.o.o., OIB 50564959214, Okunjska ulica 6,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Reality usluge d.o.o.</item>
      <item>Financijska agencija</item>
      <item>Ministarstvo financija, Porezna uprava, Područni ured Zagrebačka županija</item>
      <item>Županijsko državno odvjetništvo u Velikoj Gorici</item>
      <item>Anton Ćibarić</item>
      <item>Raiffeisenbank Austria d.d.</item>
    </izvorni_sadrzaj>
    <derivirana_varijabla naziv="DomainObject.Predmet.SudioniciListNaziv_1">
      <item>Reality usluge d.o.o.</item>
      <item>Financijska agencija</item>
      <item>Ministarstvo financija, Porezna uprava, Područni ured Zagrebačka županija</item>
      <item>Županijsko državno odvjetništvo u Velikoj Gorici</item>
      <item>Anton Ćibarić</item>
      <item>Raiffeisenbank Austria d.d.</item>
    </derivirana_varijabla>
  </DomainObject.Predmet.SudioniciListNaziv>
  <DomainObject.Predmet.SudioniciListAdressOIB>
    <izvorni_sadrzaj>
      <item>Reality usluge d.o.o., OIB 50564959214, Okunjska ulica 6,10370 Okunšćak</item>
      <item>Financijska agencija, OIB 85821130368, ULICA GRADA VUKOVARA 70,10000 Zagreb</item>
      <item>Ministarstvo financija, Porezna uprava, Područni ured Zagrebačka županija, Avenija Dubrovnik 26,10000 Zagreb</item>
      <item>Županijsko državno odvjetništvo u Velikoj Gorici, Hrvatske bratske zajednice 1,10410 Velika Gorica</item>
      <item>Anton Ćibarić, OIB 80309276695, Ljubuška 58,10000 Zagreb</item>
      <item>Raiffeisenbank Austria d.d., OIB 53056966535, Magazinska cesta 69,10000 Zagreb</item>
    </izvorni_sadrzaj>
    <derivirana_varijabla naziv="DomainObject.Predmet.SudioniciListAdressOIB_1">
      <item>Reality usluge d.o.o., OIB 50564959214, Okunjska ulica 6,10370 Okunšćak</item>
      <item>Financijska agencija, OIB 85821130368, ULICA GRADA VUKOVARA 70,10000 Zagreb</item>
      <item>Ministarstvo financija, Porezna uprava, Područni ured Zagrebačka županija, Avenija Dubrovnik 26,10000 Zagreb</item>
      <item>Županijsko državno odvjetništvo u Velikoj Gorici, Hrvatske bratske zajednice 1,10410 Velika Gorica</item>
      <item>Anton Ćibarić, OIB 80309276695, Ljubuška 58,10000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50564959214</item>
      <item>, OIB 85821130368</item>
      <item>, OIB null</item>
      <item>, OIB null</item>
      <item>, OIB 80309276695</item>
      <item>, OIB 53056966535</item>
    </izvorni_sadrzaj>
    <derivirana_varijabla naziv="DomainObject.Predmet.SudioniciListNazivOIB_1">
      <item>, OIB 50564959214</item>
      <item>, OIB 85821130368</item>
      <item>, OIB null</item>
      <item>, OIB null</item>
      <item>, OIB 80309276695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2024.</izvorni_sadrzaj>
    <derivirana_varijabla naziv="DomainObject.Predmet.DatumPocetkaProcesa_1">15.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09644-2BD9-4078-A1A8-1D92D4069E8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520</properties:Words>
  <properties:Characters>2741</properties:Characters>
  <properties:Lines>94</properties:Lines>
  <properties:Paragraphs>36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2025-03-31T11:14:00Z</dcterms:created>
  <dc:creator>Josip Bilić</dc:creator>
  <dc:description/>
  <cp:keywords/>
  <cp:lastModifiedBy>Mateja Borjan Kunštek</cp:lastModifiedBy>
  <cp:lastPrinted>2024-12-06T10:18:00Z</cp:lastPrinted>
  <dcterms:modified xmlns:xsi="http://www.w3.org/2001/XMLSchema-instance" xsi:type="dcterms:W3CDTF">2025-04-03T09:39:00Z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St-231/2025-14 / Zapisnik - Ročište radi izjašnjenja o prijedlogu za otvaranje steč.post (5.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